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5A5E5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5A5E5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5A5E5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5A5E5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5A5E5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5A5E5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5A5E5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5A5E53" w:rsidRPr="005A5E53">
          <w:rPr>
            <w:b w:val="0"/>
          </w:rPr>
          <w:t xml:space="preserve"> 07143/008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5A5E53" w:rsidP="00232C8F">
            <w:r>
              <w:t>Врач-фтизиатр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5A5E53" w:rsidP="00232C8F">
            <w:r>
              <w:t>20463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5A5E53" w:rsidRPr="005A5E53">
          <w:rPr>
            <w:rStyle w:val="aa"/>
          </w:rPr>
          <w:t xml:space="preserve"> 3 фтизиатрическое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5A5E53" w:rsidRPr="005A5E53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5A5E53" w:rsidRPr="005A5E53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5A5E53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5A5E53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5A5E53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5A5E53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5A5E53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5A5E53" w:rsidP="00C31869">
            <w:pPr>
              <w:jc w:val="center"/>
            </w:pPr>
            <w:r>
              <w:t>135-736-967 94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5A5E53" w:rsidRPr="005A5E53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5A5E53" w:rsidRPr="005A5E53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A5E5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A5E5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A5E5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A5E5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A5E5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A5E5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A5E5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A5E5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5A5E53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A5E5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A5E5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A5E5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A5E5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5A5E53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A5E5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5A5E5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A5E5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5A5E53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5A5E5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5E5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5E5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5E5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5E5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5E5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5E5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A5E5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416998" w:rsidRPr="00416998">
          <w:rPr>
            <w:i/>
            <w:u w:val="single"/>
          </w:rPr>
          <w:t>1. Рекомендации по улучшению и оздоровлению условий труда:</w:t>
        </w:r>
        <w:r w:rsidR="00416998" w:rsidRPr="00416998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416998" w:rsidRPr="00416998">
          <w:rPr>
            <w:i/>
            <w:u w:val="single"/>
          </w:rPr>
          <w:tab/>
          <w:t>   </w:t>
        </w:r>
        <w:r w:rsidR="00416998" w:rsidRPr="00416998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416998" w:rsidRPr="00416998">
          <w:rPr>
            <w:i/>
            <w:u w:val="single"/>
          </w:rPr>
          <w:tab/>
          <w:t>   </w:t>
        </w:r>
        <w:r w:rsidR="00416998" w:rsidRPr="00416998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416998" w:rsidRPr="00416998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416998" w:rsidRPr="00416998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A5E53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A5E53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5A5E5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A5E53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A5E53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5A5E5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5A5E53" w:rsidRPr="005A5E53" w:rsidTr="005A5E5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</w:p>
        </w:tc>
      </w:tr>
      <w:tr w:rsidR="005A5E53" w:rsidRPr="005A5E53" w:rsidTr="005A5E5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  <w:r w:rsidRPr="005A5E5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  <w:r w:rsidRPr="005A5E5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  <w:r w:rsidRPr="005A5E5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  <w:r w:rsidRPr="005A5E53">
              <w:rPr>
                <w:vertAlign w:val="superscript"/>
              </w:rPr>
              <w:t>(дата)</w:t>
            </w:r>
          </w:p>
        </w:tc>
      </w:tr>
      <w:tr w:rsidR="005A5E53" w:rsidRPr="005A5E53" w:rsidTr="005A5E5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</w:p>
        </w:tc>
      </w:tr>
      <w:tr w:rsidR="005A5E53" w:rsidRPr="005A5E53" w:rsidTr="005A5E5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  <w:r w:rsidRPr="005A5E5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  <w:r w:rsidRPr="005A5E5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  <w:r w:rsidRPr="005A5E5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  <w:r w:rsidRPr="005A5E53">
              <w:rPr>
                <w:vertAlign w:val="superscript"/>
              </w:rPr>
              <w:t>(дата)</w:t>
            </w:r>
          </w:p>
        </w:tc>
      </w:tr>
      <w:tr w:rsidR="005A5E53" w:rsidRPr="005A5E53" w:rsidTr="005A5E5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A5E53" w:rsidRPr="005A5E53" w:rsidRDefault="005A5E53" w:rsidP="004E51DC">
            <w:pPr>
              <w:pStyle w:val="a8"/>
            </w:pPr>
          </w:p>
        </w:tc>
      </w:tr>
      <w:tr w:rsidR="005A5E53" w:rsidRPr="005A5E53" w:rsidTr="005A5E5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  <w:r w:rsidRPr="005A5E5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  <w:r w:rsidRPr="005A5E5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  <w:r w:rsidRPr="005A5E5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A5E53" w:rsidRPr="005A5E53" w:rsidRDefault="005A5E53" w:rsidP="004E51DC">
            <w:pPr>
              <w:pStyle w:val="a8"/>
              <w:rPr>
                <w:vertAlign w:val="superscript"/>
              </w:rPr>
            </w:pPr>
            <w:r w:rsidRPr="005A5E53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416998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5A5E5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A5E53" w:rsidP="004E51DC">
            <w:pPr>
              <w:pStyle w:val="a8"/>
            </w:pPr>
            <w:r>
              <w:t>Ермакова Анна Викторовна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5A5E53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5A5E5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07143/008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9F32E9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9F32E9" w:rsidRPr="00C31869">
            <w:rPr>
              <w:rStyle w:val="ad"/>
              <w:sz w:val="20"/>
              <w:szCs w:val="20"/>
            </w:rPr>
            <w:fldChar w:fldCharType="separate"/>
          </w:r>
          <w:r w:rsidR="005A5E53">
            <w:rPr>
              <w:rStyle w:val="ad"/>
              <w:noProof/>
              <w:sz w:val="20"/>
              <w:szCs w:val="20"/>
            </w:rPr>
            <w:t>1</w:t>
          </w:r>
          <w:r w:rsidR="009F32E9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A5E53" w:rsidRPr="005A5E53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3 фтизиатрическое отделение"/>
    <w:docVar w:name="class" w:val=" не определен "/>
    <w:docVar w:name="close_doc_flag" w:val="0"/>
    <w:docVar w:name="co_classes" w:val="   "/>
    <w:docVar w:name="codeok" w:val=" 2046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08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6A1DB7F0A8CD4BC6B3720E6367760F49"/>
    <w:docVar w:name="rm_id" w:val="173"/>
    <w:docVar w:name="rm_name" w:val="                                          "/>
    <w:docVar w:name="rm_number" w:val=" 07143/008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A1A73"/>
    <w:rsid w:val="000D1F5B"/>
    <w:rsid w:val="000D3E80"/>
    <w:rsid w:val="00110025"/>
    <w:rsid w:val="001429B1"/>
    <w:rsid w:val="00145419"/>
    <w:rsid w:val="001456F8"/>
    <w:rsid w:val="0015635F"/>
    <w:rsid w:val="001607C8"/>
    <w:rsid w:val="0017163E"/>
    <w:rsid w:val="00197B2A"/>
    <w:rsid w:val="001A003D"/>
    <w:rsid w:val="001F4D8D"/>
    <w:rsid w:val="00232C8F"/>
    <w:rsid w:val="00234932"/>
    <w:rsid w:val="00244615"/>
    <w:rsid w:val="00280E6D"/>
    <w:rsid w:val="002A0605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16998"/>
    <w:rsid w:val="004357DB"/>
    <w:rsid w:val="004437BB"/>
    <w:rsid w:val="00444410"/>
    <w:rsid w:val="00451E76"/>
    <w:rsid w:val="00481C22"/>
    <w:rsid w:val="004A47AD"/>
    <w:rsid w:val="004C4DB2"/>
    <w:rsid w:val="004E51DC"/>
    <w:rsid w:val="004E5FB2"/>
    <w:rsid w:val="00510595"/>
    <w:rsid w:val="00534467"/>
    <w:rsid w:val="00560C0F"/>
    <w:rsid w:val="00563E94"/>
    <w:rsid w:val="00576095"/>
    <w:rsid w:val="005A1558"/>
    <w:rsid w:val="005A3A36"/>
    <w:rsid w:val="005A5E53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85FB9"/>
    <w:rsid w:val="008D2942"/>
    <w:rsid w:val="008E68DE"/>
    <w:rsid w:val="008E70C1"/>
    <w:rsid w:val="009039DF"/>
    <w:rsid w:val="0090588D"/>
    <w:rsid w:val="0092778A"/>
    <w:rsid w:val="00933CF1"/>
    <w:rsid w:val="00966AAC"/>
    <w:rsid w:val="00967790"/>
    <w:rsid w:val="0098630F"/>
    <w:rsid w:val="009F32E9"/>
    <w:rsid w:val="009F6B7F"/>
    <w:rsid w:val="00A100AB"/>
    <w:rsid w:val="00A10ACA"/>
    <w:rsid w:val="00A12349"/>
    <w:rsid w:val="00A24FF3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F796F"/>
    <w:rsid w:val="00B040A9"/>
    <w:rsid w:val="00B04F25"/>
    <w:rsid w:val="00B55882"/>
    <w:rsid w:val="00BA15A3"/>
    <w:rsid w:val="00BA5029"/>
    <w:rsid w:val="00BC2F3C"/>
    <w:rsid w:val="00BE204A"/>
    <w:rsid w:val="00C02721"/>
    <w:rsid w:val="00C03F4A"/>
    <w:rsid w:val="00C31869"/>
    <w:rsid w:val="00C745F6"/>
    <w:rsid w:val="00C81BF6"/>
    <w:rsid w:val="00CC6D65"/>
    <w:rsid w:val="00CE3307"/>
    <w:rsid w:val="00D1442B"/>
    <w:rsid w:val="00D272CC"/>
    <w:rsid w:val="00D76DF8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2016-10-17T08:58:00Z</dcterms:created>
  <dcterms:modified xsi:type="dcterms:W3CDTF">2016-10-18T09:17:00Z</dcterms:modified>
</cp:coreProperties>
</file>